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C86BA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86BA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86BA1" w:rsidRDefault="0034202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  <w:lang w:val="en-US"/>
              </w:rPr>
              <w:t>203A</w:t>
            </w:r>
            <w:r w:rsidR="00EF48ED" w:rsidRPr="00C86BA1">
              <w:rPr>
                <w:b/>
                <w:sz w:val="26"/>
                <w:szCs w:val="26"/>
              </w:rPr>
              <w:t>_02</w:t>
            </w:r>
            <w:r w:rsidR="00CC4C17">
              <w:rPr>
                <w:b/>
                <w:sz w:val="26"/>
                <w:szCs w:val="26"/>
              </w:rPr>
              <w:t>5</w:t>
            </w:r>
          </w:p>
        </w:tc>
      </w:tr>
      <w:tr w:rsidR="00C44B8B" w:rsidRPr="00C86BA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86BA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6BA1">
              <w:rPr>
                <w:b/>
                <w:sz w:val="26"/>
                <w:szCs w:val="26"/>
              </w:rPr>
              <w:t xml:space="preserve">Номер материала </w:t>
            </w:r>
            <w:r w:rsidRPr="00C86BA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86BA1" w:rsidRDefault="00CC4C17" w:rsidP="00B968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C4C17">
              <w:rPr>
                <w:b/>
                <w:sz w:val="26"/>
                <w:szCs w:val="26"/>
                <w:lang w:val="en-US"/>
              </w:rPr>
              <w:t>2025216</w:t>
            </w:r>
          </w:p>
        </w:tc>
      </w:tr>
    </w:tbl>
    <w:p w:rsidR="00C44B8B" w:rsidRPr="00C86BA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86BA1">
        <w:rPr>
          <w:sz w:val="26"/>
          <w:szCs w:val="26"/>
        </w:rPr>
        <w:t>_____________________________________</w:t>
      </w:r>
    </w:p>
    <w:p w:rsidR="00C44B8B" w:rsidRPr="00C86BA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 xml:space="preserve">_____________________________________ </w:t>
      </w:r>
    </w:p>
    <w:p w:rsidR="00C44B8B" w:rsidRPr="00C86BA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>_____________________________________</w:t>
      </w:r>
    </w:p>
    <w:p w:rsidR="00C44B8B" w:rsidRPr="00C86BA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ab/>
        <w:t xml:space="preserve">_______________________ /_____________ </w:t>
      </w:r>
    </w:p>
    <w:p w:rsidR="00C44B8B" w:rsidRPr="00C86BA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>“_______” ___________________ 20_____ г.</w:t>
      </w:r>
    </w:p>
    <w:p w:rsidR="00C44B8B" w:rsidRPr="00C86BA1" w:rsidRDefault="00C44B8B" w:rsidP="00C44B8B">
      <w:pPr>
        <w:rPr>
          <w:sz w:val="26"/>
          <w:szCs w:val="26"/>
        </w:rPr>
      </w:pPr>
    </w:p>
    <w:p w:rsidR="00C44B8B" w:rsidRPr="00C86BA1" w:rsidRDefault="00C44B8B" w:rsidP="00C44B8B">
      <w:pPr>
        <w:rPr>
          <w:sz w:val="26"/>
          <w:szCs w:val="26"/>
        </w:rPr>
      </w:pPr>
    </w:p>
    <w:p w:rsidR="00C44B8B" w:rsidRPr="00C86BA1" w:rsidRDefault="00C44B8B" w:rsidP="00C44B8B">
      <w:pPr>
        <w:rPr>
          <w:sz w:val="26"/>
          <w:szCs w:val="26"/>
        </w:rPr>
      </w:pPr>
    </w:p>
    <w:p w:rsidR="00C44B8B" w:rsidRPr="00C86BA1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C86BA1">
        <w:rPr>
          <w:sz w:val="26"/>
          <w:szCs w:val="26"/>
        </w:rPr>
        <w:t>ТЕХНИЧЕСКОЕ ЗАДАНИЕ</w:t>
      </w:r>
    </w:p>
    <w:p w:rsidR="004F6968" w:rsidRPr="00193629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C86BA1">
        <w:rPr>
          <w:b/>
          <w:sz w:val="26"/>
          <w:szCs w:val="26"/>
        </w:rPr>
        <w:t xml:space="preserve">на </w:t>
      </w:r>
      <w:r w:rsidR="00612811" w:rsidRPr="00C86BA1">
        <w:rPr>
          <w:b/>
          <w:sz w:val="26"/>
          <w:szCs w:val="26"/>
        </w:rPr>
        <w:t xml:space="preserve">поставку </w:t>
      </w:r>
      <w:r w:rsidR="007F4188" w:rsidRPr="00C86BA1">
        <w:rPr>
          <w:b/>
          <w:sz w:val="26"/>
          <w:szCs w:val="26"/>
        </w:rPr>
        <w:t>мет</w:t>
      </w:r>
      <w:r w:rsidR="00620938" w:rsidRPr="00C86BA1">
        <w:rPr>
          <w:b/>
          <w:sz w:val="26"/>
          <w:szCs w:val="26"/>
        </w:rPr>
        <w:t>аллопроката</w:t>
      </w:r>
      <w:r w:rsidR="00843900" w:rsidRPr="00C86BA1">
        <w:rPr>
          <w:b/>
          <w:sz w:val="26"/>
          <w:szCs w:val="26"/>
        </w:rPr>
        <w:t xml:space="preserve"> </w:t>
      </w:r>
      <w:r w:rsidR="00193629">
        <w:rPr>
          <w:b/>
          <w:sz w:val="26"/>
          <w:szCs w:val="26"/>
        </w:rPr>
        <w:t>(</w:t>
      </w:r>
      <w:r w:rsidR="00A25FB9" w:rsidRPr="00C86BA1">
        <w:rPr>
          <w:b/>
          <w:sz w:val="26"/>
          <w:szCs w:val="26"/>
        </w:rPr>
        <w:t xml:space="preserve">Лист стальной горячекатаный </w:t>
      </w:r>
      <w:r w:rsidR="00CC4C17">
        <w:rPr>
          <w:b/>
          <w:sz w:val="26"/>
          <w:szCs w:val="26"/>
        </w:rPr>
        <w:t>3</w:t>
      </w:r>
      <w:r w:rsidR="001C3DE5">
        <w:rPr>
          <w:b/>
          <w:sz w:val="26"/>
          <w:szCs w:val="26"/>
        </w:rPr>
        <w:t>,0</w:t>
      </w:r>
      <w:r w:rsidR="00C86BA1">
        <w:rPr>
          <w:b/>
          <w:sz w:val="26"/>
          <w:szCs w:val="26"/>
        </w:rPr>
        <w:t xml:space="preserve"> </w:t>
      </w:r>
      <w:r w:rsidR="00A25FB9" w:rsidRPr="00C86BA1">
        <w:rPr>
          <w:b/>
          <w:sz w:val="26"/>
          <w:szCs w:val="26"/>
        </w:rPr>
        <w:t>мм</w:t>
      </w:r>
      <w:r w:rsidR="00193629">
        <w:rPr>
          <w:b/>
          <w:sz w:val="26"/>
          <w:szCs w:val="26"/>
        </w:rPr>
        <w:t>)</w:t>
      </w:r>
      <w:r w:rsidR="009C0389" w:rsidRPr="00C86BA1">
        <w:rPr>
          <w:b/>
          <w:sz w:val="26"/>
          <w:szCs w:val="26"/>
        </w:rPr>
        <w:t>.</w:t>
      </w:r>
      <w:r w:rsidR="00232E4A" w:rsidRPr="00C86BA1">
        <w:rPr>
          <w:b/>
          <w:sz w:val="26"/>
          <w:szCs w:val="26"/>
        </w:rPr>
        <w:t xml:space="preserve"> </w:t>
      </w:r>
      <w:r w:rsidR="009C0389" w:rsidRPr="00C86BA1">
        <w:rPr>
          <w:b/>
          <w:sz w:val="26"/>
          <w:szCs w:val="26"/>
        </w:rPr>
        <w:t xml:space="preserve">Лот № </w:t>
      </w:r>
      <w:r w:rsidR="00BD2843" w:rsidRPr="00193629">
        <w:rPr>
          <w:b/>
          <w:sz w:val="26"/>
          <w:szCs w:val="26"/>
          <w:u w:val="single"/>
        </w:rPr>
        <w:t>203</w:t>
      </w:r>
      <w:r w:rsidR="00620938" w:rsidRPr="00193629">
        <w:rPr>
          <w:b/>
          <w:sz w:val="26"/>
          <w:szCs w:val="26"/>
          <w:u w:val="single"/>
          <w:lang w:val="en-US"/>
        </w:rPr>
        <w:t>A</w:t>
      </w:r>
    </w:p>
    <w:p w:rsidR="00020DD3" w:rsidRPr="00C86BA1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B96834" w:rsidRDefault="00B96834" w:rsidP="00B9683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96834" w:rsidRDefault="00B96834" w:rsidP="00B96834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19903-2015 «Прокат листовой горячекатаный. Сортамент».</w:t>
      </w:r>
    </w:p>
    <w:p w:rsidR="00B96834" w:rsidRDefault="00B96834" w:rsidP="00B9683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96834" w:rsidRDefault="00B96834" w:rsidP="00B9683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96834" w:rsidRDefault="00B96834" w:rsidP="00B96834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96834" w:rsidRDefault="00B96834" w:rsidP="00B968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96834" w:rsidRDefault="00B96834" w:rsidP="00B968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96834" w:rsidRDefault="00B96834" w:rsidP="00B968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96834" w:rsidRDefault="00B96834" w:rsidP="00B968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96834" w:rsidRDefault="00B96834" w:rsidP="00B968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96834" w:rsidRDefault="00B96834" w:rsidP="00B9683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96834" w:rsidRDefault="00B96834" w:rsidP="00B9683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2.3. Металлопрокат должен соответствовать требованиям:</w:t>
      </w:r>
    </w:p>
    <w:p w:rsidR="00B96834" w:rsidRDefault="00B96834" w:rsidP="00B9683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Поле4"/>
      <w:r>
        <w:rPr>
          <w:sz w:val="24"/>
          <w:szCs w:val="24"/>
        </w:rPr>
        <w:t>ГОСТ 19903-2015 «Прокат листовой горячекатаный. Сортамент»;</w:t>
      </w:r>
    </w:p>
    <w:bookmarkEnd w:id="0"/>
    <w:p w:rsidR="00B96834" w:rsidRDefault="00B96834" w:rsidP="00B9683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20EC6" w:rsidRPr="00CB6078" w:rsidRDefault="00B96834" w:rsidP="00220EC6">
      <w:pPr>
        <w:tabs>
          <w:tab w:val="left" w:pos="0"/>
        </w:tabs>
        <w:spacing w:line="276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ab/>
      </w:r>
      <w:bookmarkStart w:id="1" w:name="_GoBack"/>
      <w:bookmarkEnd w:id="1"/>
      <w:r w:rsidR="00220EC6"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220EC6" w:rsidRPr="00CB6078" w:rsidRDefault="00220EC6" w:rsidP="00220EC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20EC6" w:rsidRPr="00CB6078" w:rsidRDefault="00220EC6" w:rsidP="00220EC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220EC6" w:rsidRPr="00CB6078" w:rsidRDefault="00220EC6" w:rsidP="00220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20EC6" w:rsidRPr="00CB6078" w:rsidRDefault="00220EC6" w:rsidP="00220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20EC6" w:rsidRPr="00CB6078" w:rsidRDefault="00220EC6" w:rsidP="00220EC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220EC6" w:rsidRDefault="00220EC6" w:rsidP="00220EC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220EC6" w:rsidRPr="00CB6078" w:rsidRDefault="00220EC6" w:rsidP="00220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0EC6" w:rsidRPr="00CB6078" w:rsidRDefault="00220EC6" w:rsidP="00220EC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220EC6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220EC6" w:rsidRPr="00CB6078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0EC6" w:rsidRPr="00CB6078" w:rsidRDefault="00220EC6" w:rsidP="00220EC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20EC6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220EC6" w:rsidRPr="00CB6078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0EC6" w:rsidRPr="00CB6078" w:rsidRDefault="00220EC6" w:rsidP="00220EC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20EC6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220EC6" w:rsidRPr="00CB6078" w:rsidRDefault="00220EC6" w:rsidP="00220E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0EC6" w:rsidRPr="00CB6078" w:rsidRDefault="00220EC6" w:rsidP="00220EC6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220EC6" w:rsidRPr="00CB6078" w:rsidRDefault="00220EC6" w:rsidP="00220E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220EC6" w:rsidRPr="00CB6078" w:rsidRDefault="00220EC6" w:rsidP="00220E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0EC6" w:rsidRPr="00CB6078" w:rsidRDefault="00220EC6" w:rsidP="00220EC6">
      <w:pPr>
        <w:rPr>
          <w:sz w:val="26"/>
          <w:szCs w:val="26"/>
        </w:rPr>
      </w:pPr>
    </w:p>
    <w:p w:rsidR="00220EC6" w:rsidRPr="00CB6078" w:rsidRDefault="00220EC6" w:rsidP="00220EC6">
      <w:pPr>
        <w:rPr>
          <w:sz w:val="26"/>
          <w:szCs w:val="26"/>
        </w:rPr>
      </w:pPr>
    </w:p>
    <w:p w:rsidR="00220EC6" w:rsidRPr="00CB6078" w:rsidRDefault="00220EC6" w:rsidP="00220EC6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220EC6" w:rsidRPr="00CB6078" w:rsidRDefault="00220EC6" w:rsidP="00220EC6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220EC6">
      <w:pPr>
        <w:tabs>
          <w:tab w:val="left" w:pos="0"/>
        </w:tabs>
        <w:spacing w:line="276" w:lineRule="auto"/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A7" w:rsidRDefault="00677EA7">
      <w:r>
        <w:separator/>
      </w:r>
    </w:p>
  </w:endnote>
  <w:endnote w:type="continuationSeparator" w:id="0">
    <w:p w:rsidR="00677EA7" w:rsidRDefault="0067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A7" w:rsidRDefault="00677EA7">
      <w:r>
        <w:separator/>
      </w:r>
    </w:p>
  </w:footnote>
  <w:footnote w:type="continuationSeparator" w:id="0">
    <w:p w:rsidR="00677EA7" w:rsidRDefault="00677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83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72544F8E"/>
    <w:multiLevelType w:val="hybridMultilevel"/>
    <w:tmpl w:val="7158D420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40D6DBD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1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6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A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629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B48"/>
    <w:rsid w:val="001C3DE5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EC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02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9EE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AB"/>
    <w:rsid w:val="00676792"/>
    <w:rsid w:val="00676901"/>
    <w:rsid w:val="00677EA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2E1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A24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6B6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68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B9"/>
    <w:rsid w:val="00A2715F"/>
    <w:rsid w:val="00A27203"/>
    <w:rsid w:val="00A303EB"/>
    <w:rsid w:val="00A305DC"/>
    <w:rsid w:val="00A3087E"/>
    <w:rsid w:val="00A31745"/>
    <w:rsid w:val="00A31E87"/>
    <w:rsid w:val="00A32A6D"/>
    <w:rsid w:val="00A32C87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33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834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967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C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BA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17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6A9E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ED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153838-6E9B-4C9E-ADB4-E190E696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78E10-05F9-4780-9060-B3DC56972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23E219-22E4-4835-B626-7088B95C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7BE9C-90BB-4E25-BA76-9D10F4F96A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B7FB211-5CF9-4AB2-8E50-41FDA224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2020-05-19T07:45:00Z</dcterms:created>
  <dcterms:modified xsi:type="dcterms:W3CDTF">2020-05-20T11:33:00Z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